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3135D">
        <w:rPr>
          <w:rFonts w:cs="Arial"/>
          <w:b/>
          <w:caps/>
          <w:sz w:val="28"/>
          <w:szCs w:val="28"/>
        </w:rPr>
        <w:t>194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  <w:r w:rsidR="00EA50D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8574" w:type="dxa"/>
            <w:vAlign w:val="center"/>
          </w:tcPr>
          <w:p w:rsidR="00150EE2" w:rsidRPr="005A03FA" w:rsidRDefault="00FF37BA" w:rsidP="0081220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Ao DER - Departamento de Estradas de Rodagem do Estado de São Paulo, solicitando a construção de rotatória na Rodovia General Euryale de Jesus Zerbine, na região de acesso da Rua Cezarina Ribeiro Casemiro, no Bairro São Silvestre, em Jacareí</w:t>
            </w:r>
            <w:r w:rsidR="00C57134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4F6F94">
        <w:rPr>
          <w:rFonts w:cs="Arial"/>
        </w:rPr>
        <w:t>ao</w:t>
      </w:r>
      <w:r w:rsidR="00170B3D" w:rsidRPr="00170B3D">
        <w:rPr>
          <w:rFonts w:cs="Arial"/>
        </w:rPr>
        <w:t xml:space="preserve"> </w:t>
      </w:r>
      <w:r w:rsidR="004F6F94" w:rsidRPr="004F6F94">
        <w:rPr>
          <w:rFonts w:cs="Arial"/>
        </w:rPr>
        <w:t>DER - Departamento de Estradas de</w:t>
      </w:r>
      <w:r w:rsidR="004F6F94">
        <w:rPr>
          <w:rFonts w:cs="Arial"/>
        </w:rPr>
        <w:t xml:space="preserve"> Rodagem do Estado de São Paulo</w:t>
      </w:r>
      <w:r w:rsidR="004F6F94" w:rsidRPr="004F6F94">
        <w:rPr>
          <w:rFonts w:cs="Arial"/>
        </w:rPr>
        <w:t xml:space="preserve"> solicitando a construção de rotatória na Rodovia General Euryale de Jesus Zerbine, na região de acesso da Rua Cezarina Ribeiro Casemiro, no Bairro São Silvestre, em Jacareí</w:t>
      </w:r>
      <w:r w:rsidR="00170B3D">
        <w:rPr>
          <w:rFonts w:cs="Arial"/>
        </w:rPr>
        <w:t>.</w:t>
      </w:r>
    </w:p>
    <w:p w:rsidR="002F59AA" w:rsidRDefault="00DB74A8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</w:t>
      </w:r>
      <w:r w:rsidR="000D3A97">
        <w:rPr>
          <w:rFonts w:cs="Arial"/>
        </w:rPr>
        <w:t xml:space="preserve">gistramos </w:t>
      </w:r>
      <w:r>
        <w:rPr>
          <w:rFonts w:cs="Arial"/>
        </w:rPr>
        <w:t xml:space="preserve">que </w:t>
      </w:r>
      <w:r w:rsidR="000D3A97">
        <w:rPr>
          <w:rFonts w:cs="Arial"/>
        </w:rPr>
        <w:t xml:space="preserve">a </w:t>
      </w:r>
      <w:r w:rsidR="002F59AA" w:rsidRPr="002F59AA">
        <w:rPr>
          <w:rFonts w:cs="Arial"/>
        </w:rPr>
        <w:t>instalação d</w:t>
      </w:r>
      <w:r w:rsidR="00C90B82">
        <w:rPr>
          <w:rFonts w:cs="Arial"/>
        </w:rPr>
        <w:t>e</w:t>
      </w:r>
      <w:r w:rsidR="002F59AA" w:rsidRPr="002F59AA">
        <w:rPr>
          <w:rFonts w:cs="Arial"/>
        </w:rPr>
        <w:t xml:space="preserve"> rotatória irá beneficiar toda comunidade local, proporcionando mai</w:t>
      </w:r>
      <w:r w:rsidR="002D2891">
        <w:rPr>
          <w:rFonts w:cs="Arial"/>
        </w:rPr>
        <w:t>or</w:t>
      </w:r>
      <w:r w:rsidR="002F59AA" w:rsidRPr="002F59AA">
        <w:rPr>
          <w:rFonts w:cs="Arial"/>
        </w:rPr>
        <w:t xml:space="preserve"> segurança.</w:t>
      </w:r>
      <w:bookmarkStart w:id="0" w:name="_GoBack"/>
      <w:bookmarkEnd w:id="0"/>
    </w:p>
    <w:p w:rsidR="00FD440A" w:rsidRDefault="002F59AA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F59AA">
        <w:rPr>
          <w:rFonts w:cs="Arial"/>
        </w:rPr>
        <w:t>Foto</w:t>
      </w:r>
      <w:r>
        <w:rPr>
          <w:rFonts w:cs="Arial"/>
        </w:rPr>
        <w:t>s</w:t>
      </w:r>
      <w:r w:rsidRPr="002F59AA">
        <w:rPr>
          <w:rFonts w:cs="Arial"/>
        </w:rPr>
        <w:t xml:space="preserve"> em anexo</w:t>
      </w:r>
      <w:r w:rsidR="00DB74A8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9E63B1">
        <w:rPr>
          <w:rFonts w:cs="Arial"/>
        </w:rPr>
        <w:t>o</w:t>
      </w:r>
      <w:r w:rsidR="00A13270">
        <w:rPr>
          <w:rFonts w:cs="Arial"/>
        </w:rPr>
        <w:t xml:space="preserve"> </w:t>
      </w:r>
      <w:r w:rsidR="009E63B1" w:rsidRPr="009E63B1">
        <w:rPr>
          <w:rFonts w:cs="Arial"/>
        </w:rPr>
        <w:t xml:space="preserve">Departamento de Estradas de Rodagem do Estado de São Paulo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272CB7">
        <w:rPr>
          <w:rFonts w:cs="Arial"/>
        </w:rPr>
        <w:t>19</w:t>
      </w:r>
      <w:r>
        <w:rPr>
          <w:rFonts w:cs="Arial"/>
        </w:rPr>
        <w:t xml:space="preserve"> de </w:t>
      </w:r>
      <w:r w:rsidR="00272CB7">
        <w:rPr>
          <w:rFonts w:cs="Arial"/>
        </w:rPr>
        <w:t>maio</w:t>
      </w:r>
      <w:r>
        <w:rPr>
          <w:rFonts w:cs="Arial"/>
        </w:rPr>
        <w:t xml:space="preserve"> de 2021.</w:t>
      </w: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D3A97" w:rsidRPr="005D429C" w:rsidRDefault="000D3A97" w:rsidP="000D3A97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4F1628" w:rsidRDefault="000D3A97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4F1628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</w:p>
    <w:p w:rsidR="004F1628" w:rsidRDefault="004F162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017743" w:rsidRDefault="00370144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776DF922">
            <wp:extent cx="4823460" cy="360426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3604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5271" w:rsidRDefault="001C5271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</w:pPr>
    </w:p>
    <w:p w:rsidR="001C5271" w:rsidRDefault="00370144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</w:pPr>
      <w:r>
        <w:rPr>
          <w:noProof/>
        </w:rPr>
        <w:drawing>
          <wp:inline distT="0" distB="0" distL="0" distR="0" wp14:anchorId="13D5F90A">
            <wp:extent cx="4823460" cy="36042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3604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C527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8B3" w:rsidRDefault="005538B3">
      <w:r>
        <w:separator/>
      </w:r>
    </w:p>
  </w:endnote>
  <w:endnote w:type="continuationSeparator" w:id="0">
    <w:p w:rsidR="005538B3" w:rsidRDefault="0055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8B3" w:rsidRDefault="005538B3">
      <w:r>
        <w:separator/>
      </w:r>
    </w:p>
  </w:footnote>
  <w:footnote w:type="continuationSeparator" w:id="0">
    <w:p w:rsidR="005538B3" w:rsidRDefault="00553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F1628">
      <w:rPr>
        <w:rFonts w:cs="Arial"/>
        <w:b/>
        <w:sz w:val="20"/>
        <w:szCs w:val="20"/>
        <w:u w:val="single"/>
      </w:rPr>
      <w:t>194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F1628">
      <w:rPr>
        <w:rFonts w:cs="Arial"/>
        <w:b/>
        <w:sz w:val="20"/>
        <w:szCs w:val="20"/>
        <w:u w:val="single"/>
      </w:rPr>
      <w:t xml:space="preserve"> - Vereador Paulinho do Esporte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90B8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90B8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B094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B094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B094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B094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7743"/>
    <w:rsid w:val="00024FD3"/>
    <w:rsid w:val="00056288"/>
    <w:rsid w:val="00073FDB"/>
    <w:rsid w:val="00082A84"/>
    <w:rsid w:val="00094490"/>
    <w:rsid w:val="000958D5"/>
    <w:rsid w:val="00097CAE"/>
    <w:rsid w:val="000B1480"/>
    <w:rsid w:val="000D3A97"/>
    <w:rsid w:val="000F6251"/>
    <w:rsid w:val="00106F15"/>
    <w:rsid w:val="0014591F"/>
    <w:rsid w:val="00145E9B"/>
    <w:rsid w:val="00150EE2"/>
    <w:rsid w:val="00170B3D"/>
    <w:rsid w:val="00172E81"/>
    <w:rsid w:val="00181CD2"/>
    <w:rsid w:val="0019073F"/>
    <w:rsid w:val="00190BDD"/>
    <w:rsid w:val="00193505"/>
    <w:rsid w:val="001A09F2"/>
    <w:rsid w:val="001A5778"/>
    <w:rsid w:val="001B0773"/>
    <w:rsid w:val="001C5271"/>
    <w:rsid w:val="001F13C3"/>
    <w:rsid w:val="001F570F"/>
    <w:rsid w:val="00204ED7"/>
    <w:rsid w:val="00230859"/>
    <w:rsid w:val="00236CE1"/>
    <w:rsid w:val="002377BC"/>
    <w:rsid w:val="00253C82"/>
    <w:rsid w:val="00272CB7"/>
    <w:rsid w:val="002A7434"/>
    <w:rsid w:val="002B0945"/>
    <w:rsid w:val="002C4B2B"/>
    <w:rsid w:val="002C5C70"/>
    <w:rsid w:val="002D053B"/>
    <w:rsid w:val="002D2891"/>
    <w:rsid w:val="002D3D9E"/>
    <w:rsid w:val="002F02DB"/>
    <w:rsid w:val="002F59AA"/>
    <w:rsid w:val="0030168E"/>
    <w:rsid w:val="00312B96"/>
    <w:rsid w:val="00317C1A"/>
    <w:rsid w:val="00323F0F"/>
    <w:rsid w:val="00324528"/>
    <w:rsid w:val="00347D5E"/>
    <w:rsid w:val="00370144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173A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1628"/>
    <w:rsid w:val="004F39E9"/>
    <w:rsid w:val="004F690D"/>
    <w:rsid w:val="004F6A11"/>
    <w:rsid w:val="004F6F94"/>
    <w:rsid w:val="00505357"/>
    <w:rsid w:val="00505FD8"/>
    <w:rsid w:val="00524669"/>
    <w:rsid w:val="00533862"/>
    <w:rsid w:val="00545CFD"/>
    <w:rsid w:val="005538B3"/>
    <w:rsid w:val="00564368"/>
    <w:rsid w:val="0056632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220D"/>
    <w:rsid w:val="008136B9"/>
    <w:rsid w:val="00817C91"/>
    <w:rsid w:val="00820C13"/>
    <w:rsid w:val="008235DB"/>
    <w:rsid w:val="00833E7C"/>
    <w:rsid w:val="00834BE7"/>
    <w:rsid w:val="008365FC"/>
    <w:rsid w:val="00845E29"/>
    <w:rsid w:val="008474F2"/>
    <w:rsid w:val="00847658"/>
    <w:rsid w:val="0085313C"/>
    <w:rsid w:val="00870972"/>
    <w:rsid w:val="00870EFA"/>
    <w:rsid w:val="00877E50"/>
    <w:rsid w:val="008815F9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3B1"/>
    <w:rsid w:val="009E6B3F"/>
    <w:rsid w:val="00A13270"/>
    <w:rsid w:val="00A21A8C"/>
    <w:rsid w:val="00A27D0E"/>
    <w:rsid w:val="00A349F1"/>
    <w:rsid w:val="00A37539"/>
    <w:rsid w:val="00A46B01"/>
    <w:rsid w:val="00A92CB9"/>
    <w:rsid w:val="00AB3537"/>
    <w:rsid w:val="00AC24F9"/>
    <w:rsid w:val="00AC712C"/>
    <w:rsid w:val="00AD6B47"/>
    <w:rsid w:val="00AE232A"/>
    <w:rsid w:val="00AF0235"/>
    <w:rsid w:val="00B10E9F"/>
    <w:rsid w:val="00B30E53"/>
    <w:rsid w:val="00B57E0F"/>
    <w:rsid w:val="00B72E3A"/>
    <w:rsid w:val="00B75CEF"/>
    <w:rsid w:val="00BA1565"/>
    <w:rsid w:val="00BA404A"/>
    <w:rsid w:val="00BB3F3E"/>
    <w:rsid w:val="00BB696C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7134"/>
    <w:rsid w:val="00C667FF"/>
    <w:rsid w:val="00C76263"/>
    <w:rsid w:val="00C90B82"/>
    <w:rsid w:val="00CA759E"/>
    <w:rsid w:val="00CB2BAB"/>
    <w:rsid w:val="00CB5B6F"/>
    <w:rsid w:val="00CF31DE"/>
    <w:rsid w:val="00D11D30"/>
    <w:rsid w:val="00D11D60"/>
    <w:rsid w:val="00D14EB1"/>
    <w:rsid w:val="00D16CA1"/>
    <w:rsid w:val="00D2072E"/>
    <w:rsid w:val="00D233C7"/>
    <w:rsid w:val="00D2463B"/>
    <w:rsid w:val="00D312F1"/>
    <w:rsid w:val="00D3135D"/>
    <w:rsid w:val="00D507D5"/>
    <w:rsid w:val="00D5430F"/>
    <w:rsid w:val="00D564F1"/>
    <w:rsid w:val="00D60B8F"/>
    <w:rsid w:val="00D63394"/>
    <w:rsid w:val="00D736CC"/>
    <w:rsid w:val="00D75B78"/>
    <w:rsid w:val="00D8365B"/>
    <w:rsid w:val="00DA2460"/>
    <w:rsid w:val="00DB23E5"/>
    <w:rsid w:val="00DB48F6"/>
    <w:rsid w:val="00DB74A8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A50D6"/>
    <w:rsid w:val="00EB04D6"/>
    <w:rsid w:val="00ED2065"/>
    <w:rsid w:val="00ED699A"/>
    <w:rsid w:val="00EF5F71"/>
    <w:rsid w:val="00F227A6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02A4"/>
    <w:rsid w:val="00FD440A"/>
    <w:rsid w:val="00FE28F8"/>
    <w:rsid w:val="00FE2DF6"/>
    <w:rsid w:val="00FE3B6B"/>
    <w:rsid w:val="00FF10BE"/>
    <w:rsid w:val="00FF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7E681-083B-49FA-8356-95F401EE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2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17</cp:revision>
  <cp:lastPrinted>2019-11-18T12:20:00Z</cp:lastPrinted>
  <dcterms:created xsi:type="dcterms:W3CDTF">2021-05-14T18:06:00Z</dcterms:created>
  <dcterms:modified xsi:type="dcterms:W3CDTF">2021-05-14T18:15:00Z</dcterms:modified>
</cp:coreProperties>
</file>